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FURNNYNES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Westminster, Middlesex. Chapman.</w:t>
      </w:r>
    </w:p>
    <w:p w:rsidR="00F128A9" w:rsidRDefault="00F128A9" w:rsidP="00F128A9">
      <w:pPr>
        <w:rPr>
          <w:rFonts w:ascii="Times New Roman" w:hAnsi="Times New Roman" w:cs="Times New Roman"/>
        </w:rPr>
      </w:pPr>
    </w:p>
    <w:p w:rsidR="00F128A9" w:rsidRDefault="00F128A9" w:rsidP="00F128A9">
      <w:pPr>
        <w:rPr>
          <w:rFonts w:ascii="Times New Roman" w:hAnsi="Times New Roman" w:cs="Times New Roman"/>
        </w:rPr>
      </w:pP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Joan Colley of London(q.v.), as the executrix of her late husband,</w:t>
      </w: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Thomas(q.v.), brought a plaint of debt against him, Richard Broke(q.v.)</w:t>
      </w: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Thomas Double(q.v.), both of Westminster.</w:t>
      </w: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128A9" w:rsidRDefault="00F128A9" w:rsidP="00F128A9">
      <w:pPr>
        <w:rPr>
          <w:rFonts w:ascii="Times New Roman" w:hAnsi="Times New Roman" w:cs="Times New Roman"/>
        </w:rPr>
      </w:pPr>
    </w:p>
    <w:p w:rsidR="00F128A9" w:rsidRDefault="00F128A9" w:rsidP="00F128A9">
      <w:pPr>
        <w:rPr>
          <w:rFonts w:ascii="Times New Roman" w:hAnsi="Times New Roman" w:cs="Times New Roman"/>
        </w:rPr>
      </w:pPr>
    </w:p>
    <w:p w:rsidR="00F128A9" w:rsidRDefault="00F128A9" w:rsidP="00F1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July 2017</w:t>
      </w:r>
    </w:p>
    <w:p w:rsidR="006B2F86" w:rsidRPr="00E71FC3" w:rsidRDefault="00F128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8A9" w:rsidRDefault="00F128A9" w:rsidP="00E71FC3">
      <w:r>
        <w:separator/>
      </w:r>
    </w:p>
  </w:endnote>
  <w:endnote w:type="continuationSeparator" w:id="0">
    <w:p w:rsidR="00F128A9" w:rsidRDefault="00F128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8A9" w:rsidRDefault="00F128A9" w:rsidP="00E71FC3">
      <w:r>
        <w:separator/>
      </w:r>
    </w:p>
  </w:footnote>
  <w:footnote w:type="continuationSeparator" w:id="0">
    <w:p w:rsidR="00F128A9" w:rsidRDefault="00F128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A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120B1B-05CD-412E-80B9-209F63894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28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2017-07-14T21:30:00Z</dcterms:created>
  <dcterms:modified xsi:type="dcterms:W3CDTF">2017-07-14T21:31:00Z</dcterms:modified>
</cp:coreProperties>
</file>